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E0B" w:rsidRPr="00F843F7" w:rsidRDefault="00CB7E0B" w:rsidP="00247A40">
      <w:pPr>
        <w:keepNext/>
        <w:spacing w:after="0" w:line="240" w:lineRule="auto"/>
        <w:jc w:val="center"/>
        <w:outlineLvl w:val="3"/>
        <w:rPr>
          <w:rFonts w:ascii="Times New Roman" w:hAnsi="Times New Roman"/>
          <w:sz w:val="28"/>
          <w:szCs w:val="20"/>
          <w:lang w:val="uk-UA" w:eastAsia="ru-RU"/>
        </w:rPr>
      </w:pPr>
      <w:r w:rsidRPr="00F843F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48.75pt" o:ole="" fillcolor="window">
            <v:imagedata r:id="rId6" o:title=""/>
          </v:shape>
          <o:OLEObject Type="Embed" ProgID="Paint.Picture" ShapeID="_x0000_i1025" DrawAspect="Content" ObjectID="_1575874294" r:id="rId7"/>
        </w:object>
      </w:r>
    </w:p>
    <w:p w:rsidR="00CB7E0B" w:rsidRPr="00F843F7" w:rsidRDefault="00CB7E0B" w:rsidP="00247A4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F843F7">
        <w:rPr>
          <w:rFonts w:ascii="Times New Roman" w:hAnsi="Times New Roman"/>
          <w:b/>
          <w:sz w:val="28"/>
          <w:szCs w:val="20"/>
          <w:lang w:val="uk-UA" w:eastAsia="ru-RU"/>
        </w:rPr>
        <w:t>УКРАЇНА</w:t>
      </w:r>
    </w:p>
    <w:p w:rsidR="00CB7E0B" w:rsidRPr="00F843F7" w:rsidRDefault="00CB7E0B" w:rsidP="00247A40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i/>
          <w:sz w:val="28"/>
          <w:szCs w:val="20"/>
          <w:lang w:val="uk-UA" w:eastAsia="ru-RU"/>
        </w:rPr>
      </w:pPr>
      <w:r w:rsidRPr="00F843F7">
        <w:rPr>
          <w:rFonts w:ascii="Times New Roman" w:hAnsi="Times New Roman"/>
          <w:b/>
          <w:i/>
          <w:sz w:val="28"/>
          <w:szCs w:val="20"/>
          <w:lang w:val="uk-UA" w:eastAsia="ru-RU"/>
        </w:rPr>
        <w:t>Пологівська районна рада</w:t>
      </w:r>
    </w:p>
    <w:p w:rsidR="00CB7E0B" w:rsidRPr="00F843F7" w:rsidRDefault="00CB7E0B" w:rsidP="00247A4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b/>
          <w:i/>
          <w:sz w:val="28"/>
          <w:szCs w:val="24"/>
          <w:lang w:val="uk-UA" w:eastAsia="ru-RU"/>
        </w:rPr>
        <w:t>Запорізької області</w:t>
      </w:r>
    </w:p>
    <w:p w:rsidR="00CB7E0B" w:rsidRPr="00F843F7" w:rsidRDefault="00CB7E0B" w:rsidP="00247A4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b/>
          <w:i/>
          <w:sz w:val="28"/>
          <w:szCs w:val="24"/>
          <w:lang w:val="uk-UA" w:eastAsia="ru-RU"/>
        </w:rPr>
        <w:t>сьомого скликання</w:t>
      </w:r>
    </w:p>
    <w:p w:rsidR="00CB7E0B" w:rsidRPr="00F843F7" w:rsidRDefault="00CB7E0B" w:rsidP="00247A4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i/>
          <w:sz w:val="28"/>
          <w:szCs w:val="24"/>
          <w:lang w:val="uk-UA" w:eastAsia="ru-RU"/>
        </w:rPr>
        <w:t>двадцять четверта</w:t>
      </w:r>
      <w:r w:rsidRPr="00F843F7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позачергова </w:t>
      </w:r>
      <w:r w:rsidRPr="00F843F7">
        <w:rPr>
          <w:rFonts w:ascii="Times New Roman" w:hAnsi="Times New Roman"/>
          <w:b/>
          <w:i/>
          <w:sz w:val="28"/>
          <w:szCs w:val="24"/>
          <w:lang w:val="uk-UA" w:eastAsia="ru-RU"/>
        </w:rPr>
        <w:t>сесія</w:t>
      </w:r>
    </w:p>
    <w:p w:rsidR="00CB7E0B" w:rsidRPr="00F843F7" w:rsidRDefault="00CB7E0B" w:rsidP="00247A4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</w:t>
      </w:r>
    </w:p>
    <w:p w:rsidR="00CB7E0B" w:rsidRPr="00F843F7" w:rsidRDefault="00CB7E0B" w:rsidP="00247A4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b/>
          <w:i/>
          <w:sz w:val="28"/>
          <w:szCs w:val="24"/>
          <w:lang w:val="uk-UA" w:eastAsia="ru-RU"/>
        </w:rPr>
        <w:t>Р і ш е н н я</w:t>
      </w:r>
    </w:p>
    <w:p w:rsidR="00CB7E0B" w:rsidRPr="00F843F7" w:rsidRDefault="00CB7E0B" w:rsidP="00247A4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</w:p>
    <w:p w:rsidR="00CB7E0B" w:rsidRPr="00AA33B7" w:rsidRDefault="00CB7E0B" w:rsidP="00AA33B7">
      <w:pPr>
        <w:spacing w:after="0"/>
        <w:jc w:val="both"/>
        <w:rPr>
          <w:rFonts w:ascii="Times New Roman" w:hAnsi="Times New Roman"/>
          <w:sz w:val="28"/>
          <w:lang w:val="uk-UA"/>
        </w:rPr>
      </w:pPr>
      <w:r w:rsidRPr="00AA33B7">
        <w:rPr>
          <w:rFonts w:ascii="Times New Roman" w:hAnsi="Times New Roman"/>
          <w:sz w:val="28"/>
          <w:lang w:val="uk-UA"/>
        </w:rPr>
        <w:t>22 грудня 2017 року                                                                                        №</w:t>
      </w:r>
      <w:r w:rsidRPr="00AA33B7">
        <w:rPr>
          <w:rFonts w:ascii="Times New Roman" w:hAnsi="Times New Roman"/>
          <w:sz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u w:val="single"/>
          <w:lang w:val="uk-UA"/>
        </w:rPr>
        <w:t xml:space="preserve">  11</w:t>
      </w:r>
      <w:r w:rsidRPr="00AA33B7">
        <w:rPr>
          <w:rFonts w:ascii="Times New Roman" w:hAnsi="Times New Roman"/>
          <w:sz w:val="28"/>
          <w:u w:val="single"/>
          <w:lang w:val="uk-UA"/>
        </w:rPr>
        <w:t xml:space="preserve"> </w:t>
      </w:r>
    </w:p>
    <w:p w:rsidR="00CB7E0B" w:rsidRPr="00F843F7" w:rsidRDefault="00CB7E0B" w:rsidP="00AA33B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CB7E0B" w:rsidRPr="00F843F7" w:rsidRDefault="00CB7E0B" w:rsidP="00AA33B7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 xml:space="preserve">Про внесення змін до рішення </w:t>
      </w:r>
    </w:p>
    <w:p w:rsidR="00CB7E0B" w:rsidRPr="00F843F7" w:rsidRDefault="00CB7E0B" w:rsidP="00AA33B7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 xml:space="preserve">Пологівської районної ради </w:t>
      </w:r>
    </w:p>
    <w:p w:rsidR="00CB7E0B" w:rsidRDefault="00CB7E0B" w:rsidP="00AA33B7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>від 12.08.2016 № 15 «Про створення</w:t>
      </w:r>
    </w:p>
    <w:p w:rsidR="00CB7E0B" w:rsidRPr="00F843F7" w:rsidRDefault="00CB7E0B" w:rsidP="00AA33B7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>освітнього округу»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(зі змінами)</w:t>
      </w:r>
    </w:p>
    <w:p w:rsidR="00CB7E0B" w:rsidRDefault="00CB7E0B" w:rsidP="00AA33B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CB7E0B" w:rsidRPr="00F843F7" w:rsidRDefault="00CB7E0B" w:rsidP="00AA33B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CB7E0B" w:rsidRPr="00F843F7" w:rsidRDefault="00CB7E0B" w:rsidP="00247A4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ab/>
        <w:t>Керуючись статтею 43 Закону України «Про місцеве самоврядування в Україні», Законами України «Про освіту», «Про загальну середню освіту»,  на виконання пункту 6 Прикінцевих положень Закону України від 24 грудня 2015 року № 911-VIII «Про внесення змін до деяких законодавчих актів України», з урахуванням Положення про освітній округ, затвердженого постановою Кабінету Міністрів України від 27 серпня 2010 року №777 «Про затвердження положення про освітній округ» (у редакції постанови Кабінету Міністрів України  від 20 січня 2016 року № 79) Пологівська районна рада Запорізької області вирішила:</w:t>
      </w:r>
    </w:p>
    <w:p w:rsidR="00CB7E0B" w:rsidRPr="00F843F7" w:rsidRDefault="00CB7E0B" w:rsidP="00247A4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CB7E0B" w:rsidRPr="00F843F7" w:rsidRDefault="00CB7E0B" w:rsidP="00247A4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ab/>
        <w:t>1. Внести зміни до рішення Пологівської районної ради від 12.08.2016      № 15 «Про створення освітнього округу»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(зі змінами)</w:t>
      </w:r>
      <w:r w:rsidRPr="00F843F7">
        <w:rPr>
          <w:rFonts w:ascii="Times New Roman" w:hAnsi="Times New Roman"/>
          <w:sz w:val="28"/>
          <w:szCs w:val="24"/>
          <w:lang w:val="uk-UA" w:eastAsia="ru-RU"/>
        </w:rPr>
        <w:t xml:space="preserve">, а саме </w:t>
      </w:r>
      <w:r>
        <w:rPr>
          <w:rFonts w:ascii="Times New Roman" w:hAnsi="Times New Roman"/>
          <w:sz w:val="28"/>
          <w:szCs w:val="24"/>
          <w:lang w:val="uk-UA" w:eastAsia="ru-RU"/>
        </w:rPr>
        <w:t>під</w:t>
      </w:r>
      <w:r w:rsidRPr="00F843F7">
        <w:rPr>
          <w:rFonts w:ascii="Times New Roman" w:hAnsi="Times New Roman"/>
          <w:sz w:val="28"/>
          <w:szCs w:val="24"/>
          <w:lang w:val="uk-UA" w:eastAsia="ru-RU"/>
        </w:rPr>
        <w:t>пункт 1.2. викласти у новій редакції:</w:t>
      </w:r>
    </w:p>
    <w:p w:rsidR="00CB7E0B" w:rsidRPr="00F843F7" w:rsidRDefault="00CB7E0B" w:rsidP="00247A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>«1.2. Відділу освіти, молоді та спорту Пологівської районної державної адміністрації до</w:t>
      </w:r>
      <w:bookmarkStart w:id="0" w:name="_GoBack"/>
      <w:bookmarkEnd w:id="0"/>
      <w:r w:rsidRPr="00F843F7">
        <w:rPr>
          <w:rFonts w:ascii="Times New Roman" w:hAnsi="Times New Roman"/>
          <w:sz w:val="28"/>
          <w:szCs w:val="24"/>
          <w:lang w:val="uk-UA" w:eastAsia="ru-RU"/>
        </w:rPr>
        <w:t xml:space="preserve"> 01.09.2018 вжити заходів щодо створення  філій у складі опорного закладу освітнього округу - комунальної установи «Пологівська спеціалізована різнопрофільна школа І-ІІІ ступенів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№ 2</w:t>
      </w:r>
      <w:r w:rsidRPr="00F843F7">
        <w:rPr>
          <w:rFonts w:ascii="Times New Roman" w:hAnsi="Times New Roman"/>
          <w:sz w:val="28"/>
          <w:szCs w:val="24"/>
          <w:lang w:val="uk-UA" w:eastAsia="ru-RU"/>
        </w:rPr>
        <w:t>» Пологівської районної ради Запорізької області з таких  навчальних закладів:</w:t>
      </w:r>
    </w:p>
    <w:p w:rsidR="00CB7E0B" w:rsidRPr="00F843F7" w:rsidRDefault="00CB7E0B" w:rsidP="00247A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>- комунальної установи «Інженерненська загальноосвітня школа І-ІІІ ступенів» Пологівської районної ради Запорізької області;</w:t>
      </w:r>
    </w:p>
    <w:p w:rsidR="00CB7E0B" w:rsidRPr="00F843F7" w:rsidRDefault="00CB7E0B" w:rsidP="00AA33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843F7">
        <w:rPr>
          <w:rFonts w:ascii="Times New Roman" w:hAnsi="Times New Roman"/>
          <w:sz w:val="28"/>
          <w:szCs w:val="24"/>
          <w:lang w:val="uk-UA" w:eastAsia="ru-RU"/>
        </w:rPr>
        <w:t>- комунальної установи «Новокарлівська загальноосвітня школа І-ІІІ ступенів» Пологівської районної ради Запорізької області.</w:t>
      </w:r>
    </w:p>
    <w:p w:rsidR="00CB7E0B" w:rsidRDefault="00CB7E0B" w:rsidP="00AA33B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B7E0B" w:rsidRPr="00F843F7" w:rsidRDefault="00CB7E0B" w:rsidP="00AA33B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>2. Визнати таким, що втратило чинність рішення Пологівської районної ради від 21 квітня 2017 року № 1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F843F7">
        <w:rPr>
          <w:rFonts w:ascii="Times New Roman" w:hAnsi="Times New Roman"/>
          <w:sz w:val="28"/>
          <w:szCs w:val="28"/>
          <w:lang w:val="uk-UA"/>
        </w:rPr>
        <w:t xml:space="preserve"> «Про внесення змін до рішення Пологівської районної ради від 12.08.</w:t>
      </w:r>
      <w:r>
        <w:rPr>
          <w:rFonts w:ascii="Times New Roman" w:hAnsi="Times New Roman"/>
          <w:sz w:val="28"/>
          <w:szCs w:val="28"/>
          <w:lang w:val="uk-UA"/>
        </w:rPr>
        <w:t xml:space="preserve">2016 </w:t>
      </w:r>
      <w:r w:rsidRPr="00F843F7">
        <w:rPr>
          <w:rFonts w:ascii="Times New Roman" w:hAnsi="Times New Roman"/>
          <w:sz w:val="28"/>
          <w:szCs w:val="28"/>
          <w:lang w:val="uk-UA"/>
        </w:rPr>
        <w:t>№ 15 «Про створення освітнього округу».</w:t>
      </w:r>
    </w:p>
    <w:p w:rsidR="00CB7E0B" w:rsidRPr="00F843F7" w:rsidRDefault="00CB7E0B" w:rsidP="000C3E7A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 xml:space="preserve"> 3. Контроль за виконанням цього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CB7E0B" w:rsidRPr="00F843F7" w:rsidRDefault="00CB7E0B" w:rsidP="00247A4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B7E0B" w:rsidRPr="00F843F7" w:rsidRDefault="00CB7E0B" w:rsidP="00247A4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B7E0B" w:rsidRPr="00F843F7" w:rsidRDefault="00CB7E0B" w:rsidP="00247A4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843F7">
        <w:rPr>
          <w:rFonts w:ascii="Times New Roman" w:hAnsi="Times New Roman"/>
          <w:sz w:val="28"/>
          <w:szCs w:val="28"/>
          <w:lang w:val="uk-UA"/>
        </w:rPr>
        <w:t>Голова ради</w:t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 w:rsidRPr="00F843F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F843F7">
        <w:rPr>
          <w:rFonts w:ascii="Times New Roman" w:hAnsi="Times New Roman"/>
          <w:sz w:val="28"/>
          <w:szCs w:val="28"/>
          <w:lang w:val="uk-UA"/>
        </w:rPr>
        <w:t xml:space="preserve">О.П.Покутній </w:t>
      </w:r>
    </w:p>
    <w:p w:rsidR="00CB7E0B" w:rsidRPr="00F843F7" w:rsidRDefault="00CB7E0B" w:rsidP="00247A4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B7E0B" w:rsidRPr="00F843F7" w:rsidRDefault="00CB7E0B" w:rsidP="00F843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B7E0B" w:rsidRPr="00F843F7" w:rsidRDefault="00CB7E0B">
      <w:pPr>
        <w:rPr>
          <w:lang w:val="uk-UA"/>
        </w:rPr>
      </w:pPr>
    </w:p>
    <w:sectPr w:rsidR="00CB7E0B" w:rsidRPr="00F843F7" w:rsidSect="00571BB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E0B" w:rsidRDefault="00CB7E0B" w:rsidP="00EB674E">
      <w:pPr>
        <w:spacing w:after="0" w:line="240" w:lineRule="auto"/>
      </w:pPr>
      <w:r>
        <w:separator/>
      </w:r>
    </w:p>
  </w:endnote>
  <w:endnote w:type="continuationSeparator" w:id="0">
    <w:p w:rsidR="00CB7E0B" w:rsidRDefault="00CB7E0B" w:rsidP="00EB6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E0B" w:rsidRDefault="00CB7E0B" w:rsidP="00EB674E">
      <w:pPr>
        <w:spacing w:after="0" w:line="240" w:lineRule="auto"/>
      </w:pPr>
      <w:r>
        <w:separator/>
      </w:r>
    </w:p>
  </w:footnote>
  <w:footnote w:type="continuationSeparator" w:id="0">
    <w:p w:rsidR="00CB7E0B" w:rsidRDefault="00CB7E0B" w:rsidP="00EB67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7A40"/>
    <w:rsid w:val="0000784F"/>
    <w:rsid w:val="00042697"/>
    <w:rsid w:val="000C3E7A"/>
    <w:rsid w:val="00120539"/>
    <w:rsid w:val="00201C03"/>
    <w:rsid w:val="002023BF"/>
    <w:rsid w:val="00206AA5"/>
    <w:rsid w:val="00247A40"/>
    <w:rsid w:val="00285B55"/>
    <w:rsid w:val="004470D5"/>
    <w:rsid w:val="005558EE"/>
    <w:rsid w:val="00571BB1"/>
    <w:rsid w:val="00574A40"/>
    <w:rsid w:val="00630559"/>
    <w:rsid w:val="00684CB1"/>
    <w:rsid w:val="00687E3A"/>
    <w:rsid w:val="006B6D48"/>
    <w:rsid w:val="006E5BEC"/>
    <w:rsid w:val="00735CE4"/>
    <w:rsid w:val="00780DDE"/>
    <w:rsid w:val="00792967"/>
    <w:rsid w:val="007B7EAB"/>
    <w:rsid w:val="00885236"/>
    <w:rsid w:val="00954A8D"/>
    <w:rsid w:val="009B5141"/>
    <w:rsid w:val="009D2778"/>
    <w:rsid w:val="009D7B90"/>
    <w:rsid w:val="009E2599"/>
    <w:rsid w:val="00A3406E"/>
    <w:rsid w:val="00AA33B7"/>
    <w:rsid w:val="00AE23C1"/>
    <w:rsid w:val="00B23238"/>
    <w:rsid w:val="00B52A18"/>
    <w:rsid w:val="00CB7E0B"/>
    <w:rsid w:val="00D00994"/>
    <w:rsid w:val="00DE6760"/>
    <w:rsid w:val="00E931D8"/>
    <w:rsid w:val="00E96E2B"/>
    <w:rsid w:val="00EB674E"/>
    <w:rsid w:val="00F556AA"/>
    <w:rsid w:val="00F7087E"/>
    <w:rsid w:val="00F843F7"/>
    <w:rsid w:val="00FA0772"/>
    <w:rsid w:val="00FD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A40"/>
    <w:pPr>
      <w:spacing w:after="160" w:line="25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B6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B674E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EB6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B674E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70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08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93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474</TotalTime>
  <Pages>2</Pages>
  <Words>330</Words>
  <Characters>1883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Belinea</dc:creator>
  <cp:keywords/>
  <dc:description/>
  <cp:lastModifiedBy>Plevako</cp:lastModifiedBy>
  <cp:revision>24</cp:revision>
  <cp:lastPrinted>2017-12-27T08:04:00Z</cp:lastPrinted>
  <dcterms:created xsi:type="dcterms:W3CDTF">2017-12-11T06:51:00Z</dcterms:created>
  <dcterms:modified xsi:type="dcterms:W3CDTF">2017-12-27T08:05:00Z</dcterms:modified>
</cp:coreProperties>
</file>